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42" w:rsidRPr="00AB2FDB" w:rsidRDefault="009B6742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9B6742" w:rsidRDefault="009B6742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9B6742" w:rsidRDefault="009B6742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2015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5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9B6742" w:rsidRPr="00AB2FDB" w:rsidRDefault="009B6742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B6742" w:rsidRDefault="009B6742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Отдел госнадзора и контроля за соблюдением законодательства Российской Федерации о труде</w:t>
      </w:r>
    </w:p>
    <w:p w:rsidR="009B6742" w:rsidRDefault="009B6742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B6742" w:rsidRPr="006956AF" w:rsidRDefault="009B6742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9B6742" w:rsidRPr="00532130">
        <w:tc>
          <w:tcPr>
            <w:tcW w:w="908" w:type="dxa"/>
            <w:vMerge w:val="restart"/>
          </w:tcPr>
          <w:p w:rsidR="009B6742" w:rsidRPr="00EC5016" w:rsidRDefault="009B6742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9B6742" w:rsidRPr="00EC5016" w:rsidRDefault="009B6742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B6742" w:rsidRPr="00532130">
        <w:tc>
          <w:tcPr>
            <w:tcW w:w="908" w:type="dxa"/>
            <w:vMerge/>
          </w:tcPr>
          <w:p w:rsidR="009B6742" w:rsidRPr="00532130" w:rsidRDefault="009B6742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9B6742" w:rsidRPr="00532130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9B6742" w:rsidRPr="00532130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9B6742" w:rsidRPr="00532130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B6742" w:rsidRPr="00532130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B6742" w:rsidRPr="00532130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B6742" w:rsidRPr="00AB2FDB">
        <w:trPr>
          <w:trHeight w:val="1033"/>
        </w:trPr>
        <w:tc>
          <w:tcPr>
            <w:tcW w:w="908" w:type="dxa"/>
          </w:tcPr>
          <w:p w:rsidR="009B6742" w:rsidRPr="00AB2FDB" w:rsidRDefault="009B6742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9B6742" w:rsidRPr="00AB2FDB" w:rsidRDefault="009B6742" w:rsidP="00E828D6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9B6742" w:rsidRPr="005F1583" w:rsidRDefault="009B6742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Шабайкина М.С.</w:t>
            </w:r>
          </w:p>
        </w:tc>
        <w:tc>
          <w:tcPr>
            <w:tcW w:w="1200" w:type="dxa"/>
          </w:tcPr>
          <w:p w:rsidR="009B6742" w:rsidRPr="00AB2FDB" w:rsidRDefault="009B6742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(по правовым вопросам)</w:t>
            </w:r>
          </w:p>
        </w:tc>
        <w:tc>
          <w:tcPr>
            <w:tcW w:w="1040" w:type="dxa"/>
          </w:tcPr>
          <w:p w:rsidR="009B6742" w:rsidRPr="005715C1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9B6742" w:rsidRPr="00EC5016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37,1</w:t>
            </w:r>
          </w:p>
        </w:tc>
        <w:tc>
          <w:tcPr>
            <w:tcW w:w="1134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094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118338,96</w:t>
            </w:r>
          </w:p>
        </w:tc>
        <w:tc>
          <w:tcPr>
            <w:tcW w:w="2126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rPr>
          <w:trHeight w:val="818"/>
        </w:trPr>
        <w:tc>
          <w:tcPr>
            <w:tcW w:w="908" w:type="dxa"/>
          </w:tcPr>
          <w:p w:rsidR="009B6742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9B6742" w:rsidRPr="00AB2FDB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9B6742" w:rsidRPr="00AB2FDB" w:rsidRDefault="009B6742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Шабайкин  С.М.</w:t>
            </w:r>
          </w:p>
        </w:tc>
        <w:tc>
          <w:tcPr>
            <w:tcW w:w="1200" w:type="dxa"/>
          </w:tcPr>
          <w:p w:rsidR="009B6742" w:rsidRPr="00AB2FDB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9B6742" w:rsidRDefault="009B6742" w:rsidP="008D0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37,1</w:t>
            </w: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42,1</w:t>
            </w:r>
          </w:p>
        </w:tc>
        <w:tc>
          <w:tcPr>
            <w:tcW w:w="1134" w:type="dxa"/>
          </w:tcPr>
          <w:p w:rsidR="009B6742" w:rsidRPr="0053094E" w:rsidRDefault="009B6742" w:rsidP="008D0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094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Pr="004D15AD" w:rsidRDefault="009B6742" w:rsidP="008D0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КамаЗ 65115</w:t>
            </w: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Экскаватор ЭО -33211А</w:t>
            </w:r>
          </w:p>
          <w:p w:rsidR="009B6742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МАЗ 551605-280</w:t>
            </w:r>
          </w:p>
        </w:tc>
        <w:tc>
          <w:tcPr>
            <w:tcW w:w="1276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Pr="00AB2FDB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Несовер-шенно-летний ребенок</w:t>
            </w:r>
          </w:p>
        </w:tc>
        <w:tc>
          <w:tcPr>
            <w:tcW w:w="1200" w:type="dxa"/>
          </w:tcPr>
          <w:p w:rsidR="009B6742" w:rsidRPr="00AB2FDB" w:rsidRDefault="009B6742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Шабайкин  К.С.</w:t>
            </w:r>
          </w:p>
        </w:tc>
        <w:tc>
          <w:tcPr>
            <w:tcW w:w="1200" w:type="dxa"/>
          </w:tcPr>
          <w:p w:rsidR="009B6742" w:rsidRPr="00AB2FDB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37,1</w:t>
            </w:r>
          </w:p>
        </w:tc>
        <w:tc>
          <w:tcPr>
            <w:tcW w:w="1134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B6742" w:rsidRPr="0053094E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 w:rsidTr="007F092E">
        <w:trPr>
          <w:trHeight w:val="1665"/>
        </w:trPr>
        <w:tc>
          <w:tcPr>
            <w:tcW w:w="908" w:type="dxa"/>
          </w:tcPr>
          <w:p w:rsidR="009B6742" w:rsidRPr="00AB2FDB" w:rsidRDefault="009B6742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00" w:type="dxa"/>
          </w:tcPr>
          <w:p w:rsidR="009B6742" w:rsidRPr="001F761F" w:rsidRDefault="009B6742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Скопцова Г.Н.</w:t>
            </w:r>
          </w:p>
        </w:tc>
        <w:tc>
          <w:tcPr>
            <w:tcW w:w="1200" w:type="dxa"/>
          </w:tcPr>
          <w:p w:rsidR="009B6742" w:rsidRPr="00AB2FDB" w:rsidRDefault="009B6742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лавн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</w:tc>
        <w:tc>
          <w:tcPr>
            <w:tcW w:w="1040" w:type="dxa"/>
          </w:tcPr>
          <w:p w:rsidR="009B6742" w:rsidRPr="001F761F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40" w:type="dxa"/>
          </w:tcPr>
          <w:p w:rsidR="009B6742" w:rsidRPr="001F761F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9B6742" w:rsidRPr="001F761F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28,89</w:t>
            </w:r>
          </w:p>
          <w:p w:rsidR="009B6742" w:rsidRPr="001F761F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9B6742" w:rsidRPr="004D15A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9B6742" w:rsidRPr="005A5FD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5A5FDD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2188043,16</w:t>
            </w:r>
          </w:p>
        </w:tc>
        <w:tc>
          <w:tcPr>
            <w:tcW w:w="2126" w:type="dxa"/>
          </w:tcPr>
          <w:p w:rsidR="009B6742" w:rsidRPr="00AB2FDB" w:rsidRDefault="009B6742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  <w:vMerge w:val="restart"/>
          </w:tcPr>
          <w:p w:rsidR="009B6742" w:rsidRPr="00AB2FDB" w:rsidRDefault="009B6742" w:rsidP="0056078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00" w:type="dxa"/>
            <w:vMerge w:val="restart"/>
          </w:tcPr>
          <w:p w:rsidR="009B6742" w:rsidRPr="001F761F" w:rsidRDefault="009B6742" w:rsidP="005607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Кузнецова И.М.</w:t>
            </w:r>
          </w:p>
        </w:tc>
        <w:tc>
          <w:tcPr>
            <w:tcW w:w="1200" w:type="dxa"/>
            <w:vMerge w:val="restart"/>
          </w:tcPr>
          <w:p w:rsidR="009B6742" w:rsidRPr="00AB2FDB" w:rsidRDefault="009B6742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</w:tc>
        <w:tc>
          <w:tcPr>
            <w:tcW w:w="1040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40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долевая, 1/3 </w:t>
            </w:r>
          </w:p>
        </w:tc>
        <w:tc>
          <w:tcPr>
            <w:tcW w:w="640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64,1</w:t>
            </w:r>
          </w:p>
        </w:tc>
        <w:tc>
          <w:tcPr>
            <w:tcW w:w="800" w:type="dxa"/>
          </w:tcPr>
          <w:p w:rsidR="009B6742" w:rsidRPr="004D15AD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vMerge w:val="restart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  <w:vMerge w:val="restart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</w:tcPr>
          <w:p w:rsidR="009B6742" w:rsidRPr="00AB2FDB" w:rsidRDefault="009B6742" w:rsidP="00493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78028,11</w:t>
            </w:r>
          </w:p>
        </w:tc>
        <w:tc>
          <w:tcPr>
            <w:tcW w:w="2126" w:type="dxa"/>
            <w:vMerge w:val="restart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rPr>
          <w:trHeight w:val="979"/>
        </w:trPr>
        <w:tc>
          <w:tcPr>
            <w:tcW w:w="908" w:type="dxa"/>
            <w:vMerge/>
          </w:tcPr>
          <w:p w:rsidR="009B6742" w:rsidRDefault="009B6742" w:rsidP="0056078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9B6742" w:rsidRDefault="009B6742" w:rsidP="005607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9B6742" w:rsidRDefault="009B6742" w:rsidP="0056078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40" w:type="dxa"/>
          </w:tcPr>
          <w:p w:rsidR="009B6742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640" w:type="dxa"/>
          </w:tcPr>
          <w:p w:rsidR="009B6742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800" w:type="dxa"/>
          </w:tcPr>
          <w:p w:rsidR="009B6742" w:rsidRPr="004D15AD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vMerge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6742" w:rsidRPr="00AB2FDB">
        <w:tc>
          <w:tcPr>
            <w:tcW w:w="908" w:type="dxa"/>
          </w:tcPr>
          <w:p w:rsidR="009B6742" w:rsidRDefault="009B6742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9B6742" w:rsidRPr="00AB2FDB" w:rsidRDefault="009B6742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9B6742" w:rsidRDefault="009B6742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 Ю.А.</w:t>
            </w:r>
          </w:p>
          <w:p w:rsidR="009B6742" w:rsidRDefault="009B6742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Pr="00AB2FDB" w:rsidRDefault="009B6742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9B6742" w:rsidRDefault="009B6742" w:rsidP="0056078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</w:t>
            </w:r>
          </w:p>
        </w:tc>
        <w:tc>
          <w:tcPr>
            <w:tcW w:w="1040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40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640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64,1</w:t>
            </w:r>
          </w:p>
        </w:tc>
        <w:tc>
          <w:tcPr>
            <w:tcW w:w="800" w:type="dxa"/>
          </w:tcPr>
          <w:p w:rsidR="009B6742" w:rsidRPr="004D15AD" w:rsidRDefault="009B6742" w:rsidP="00887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9B6742" w:rsidRPr="004934FC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Шевроле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CRUZE</w:t>
            </w:r>
          </w:p>
          <w:p w:rsidR="009B6742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Опель Астра</w:t>
            </w:r>
          </w:p>
        </w:tc>
        <w:tc>
          <w:tcPr>
            <w:tcW w:w="1276" w:type="dxa"/>
          </w:tcPr>
          <w:p w:rsidR="009B6742" w:rsidRPr="004934FC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35607,00</w:t>
            </w:r>
          </w:p>
        </w:tc>
        <w:tc>
          <w:tcPr>
            <w:tcW w:w="2126" w:type="dxa"/>
          </w:tcPr>
          <w:p w:rsidR="009B6742" w:rsidRPr="00AB2FDB" w:rsidRDefault="009B6742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 Д.Ю.</w:t>
            </w:r>
          </w:p>
        </w:tc>
        <w:tc>
          <w:tcPr>
            <w:tcW w:w="1200" w:type="dxa"/>
          </w:tcPr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6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64,1</w:t>
            </w:r>
          </w:p>
        </w:tc>
        <w:tc>
          <w:tcPr>
            <w:tcW w:w="800" w:type="dxa"/>
          </w:tcPr>
          <w:p w:rsidR="009B6742" w:rsidRPr="004D15AD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Pr="00AB2FDB" w:rsidRDefault="009B6742" w:rsidP="006440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200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Козлова С.Г.</w:t>
            </w:r>
          </w:p>
        </w:tc>
        <w:tc>
          <w:tcPr>
            <w:tcW w:w="1200" w:type="dxa"/>
          </w:tcPr>
          <w:p w:rsidR="009B6742" w:rsidRPr="004D15AD" w:rsidRDefault="009B6742" w:rsidP="00644049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1134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9B6742" w:rsidRPr="00644049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CHEVROLET NIVA</w:t>
            </w:r>
          </w:p>
        </w:tc>
        <w:tc>
          <w:tcPr>
            <w:tcW w:w="1276" w:type="dxa"/>
          </w:tcPr>
          <w:p w:rsidR="009B6742" w:rsidRPr="00C201F8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372764,</w:t>
            </w:r>
            <w:r w:rsidRPr="00C201F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12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Козлов Я.И.</w:t>
            </w:r>
          </w:p>
        </w:tc>
        <w:tc>
          <w:tcPr>
            <w:tcW w:w="1200" w:type="dxa"/>
          </w:tcPr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¼ доли</w:t>
            </w:r>
          </w:p>
        </w:tc>
        <w:tc>
          <w:tcPr>
            <w:tcW w:w="6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61,24</w:t>
            </w:r>
          </w:p>
        </w:tc>
        <w:tc>
          <w:tcPr>
            <w:tcW w:w="80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57,0</w:t>
            </w:r>
          </w:p>
        </w:tc>
        <w:tc>
          <w:tcPr>
            <w:tcW w:w="1134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Pr="00AB2FDB" w:rsidRDefault="009B6742" w:rsidP="006440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200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Липайкина Е.М.</w:t>
            </w:r>
          </w:p>
        </w:tc>
        <w:tc>
          <w:tcPr>
            <w:tcW w:w="1200" w:type="dxa"/>
          </w:tcPr>
          <w:p w:rsidR="009B6742" w:rsidRPr="004D15AD" w:rsidRDefault="009B6742" w:rsidP="00644049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33,7</w:t>
            </w:r>
          </w:p>
        </w:tc>
        <w:tc>
          <w:tcPr>
            <w:tcW w:w="80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244787,69</w:t>
            </w:r>
          </w:p>
        </w:tc>
        <w:tc>
          <w:tcPr>
            <w:tcW w:w="212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Pr="00AB2FDB" w:rsidRDefault="009B6742" w:rsidP="006440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200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Марычев</w:t>
            </w:r>
          </w:p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А.Н.</w:t>
            </w:r>
          </w:p>
        </w:tc>
        <w:tc>
          <w:tcPr>
            <w:tcW w:w="1200" w:type="dxa"/>
          </w:tcPr>
          <w:p w:rsidR="009B6742" w:rsidRPr="004D15AD" w:rsidRDefault="009B6742" w:rsidP="00644049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43,3</w:t>
            </w:r>
          </w:p>
        </w:tc>
        <w:tc>
          <w:tcPr>
            <w:tcW w:w="1134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237070,49</w:t>
            </w:r>
          </w:p>
        </w:tc>
        <w:tc>
          <w:tcPr>
            <w:tcW w:w="212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Pr="00AB2FDB" w:rsidRDefault="009B6742" w:rsidP="006440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7.               </w:t>
            </w:r>
          </w:p>
        </w:tc>
        <w:tc>
          <w:tcPr>
            <w:tcW w:w="1200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Садовников М.В.</w:t>
            </w:r>
          </w:p>
        </w:tc>
        <w:tc>
          <w:tcPr>
            <w:tcW w:w="1200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64,0</w:t>
            </w:r>
          </w:p>
        </w:tc>
        <w:tc>
          <w:tcPr>
            <w:tcW w:w="1134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238938,80</w:t>
            </w:r>
          </w:p>
        </w:tc>
        <w:tc>
          <w:tcPr>
            <w:tcW w:w="212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6742" w:rsidRPr="00AB2FDB">
        <w:tc>
          <w:tcPr>
            <w:tcW w:w="908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Садовникова Е.В.</w:t>
            </w:r>
          </w:p>
        </w:tc>
        <w:tc>
          <w:tcPr>
            <w:tcW w:w="1200" w:type="dxa"/>
          </w:tcPr>
          <w:p w:rsidR="009B6742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Врач-ординатор</w:t>
            </w:r>
          </w:p>
          <w:p w:rsidR="009B6742" w:rsidRPr="00AB2FDB" w:rsidRDefault="009B6742" w:rsidP="00644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9B6742" w:rsidRPr="00AB2FDB" w:rsidRDefault="009B6742" w:rsidP="006504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64,0</w:t>
            </w:r>
          </w:p>
        </w:tc>
        <w:tc>
          <w:tcPr>
            <w:tcW w:w="1134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101998,00</w:t>
            </w:r>
          </w:p>
        </w:tc>
        <w:tc>
          <w:tcPr>
            <w:tcW w:w="2126" w:type="dxa"/>
          </w:tcPr>
          <w:p w:rsidR="009B6742" w:rsidRPr="00AB2FDB" w:rsidRDefault="009B6742" w:rsidP="00644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B6742" w:rsidRDefault="009B6742" w:rsidP="004B34DE">
      <w:pPr>
        <w:spacing w:after="0" w:line="240" w:lineRule="auto"/>
        <w:rPr>
          <w:rFonts w:cs="Times New Roman"/>
        </w:rPr>
      </w:pPr>
      <w:r>
        <w:rPr>
          <w:rFonts w:cs="Times New Roman"/>
        </w:rPr>
        <w:br w:type="textWrapping" w:clear="all"/>
      </w:r>
    </w:p>
    <w:sectPr w:rsidR="009B6742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742" w:rsidRDefault="009B6742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B6742" w:rsidRDefault="009B6742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742" w:rsidRDefault="009B6742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B6742" w:rsidRDefault="009B6742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84886"/>
    <w:rsid w:val="0009666F"/>
    <w:rsid w:val="000B1CBD"/>
    <w:rsid w:val="000C2CCE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A1525"/>
    <w:rsid w:val="001A34E7"/>
    <w:rsid w:val="001C65A0"/>
    <w:rsid w:val="001D1C02"/>
    <w:rsid w:val="001D3D4D"/>
    <w:rsid w:val="001E16FB"/>
    <w:rsid w:val="001E47E9"/>
    <w:rsid w:val="001F1C18"/>
    <w:rsid w:val="001F761F"/>
    <w:rsid w:val="00210554"/>
    <w:rsid w:val="00212033"/>
    <w:rsid w:val="00231442"/>
    <w:rsid w:val="00235E13"/>
    <w:rsid w:val="00247D16"/>
    <w:rsid w:val="00250C8F"/>
    <w:rsid w:val="002E26DC"/>
    <w:rsid w:val="002E40FA"/>
    <w:rsid w:val="002E6AEB"/>
    <w:rsid w:val="002F0645"/>
    <w:rsid w:val="00326423"/>
    <w:rsid w:val="003275E3"/>
    <w:rsid w:val="00340704"/>
    <w:rsid w:val="003445E6"/>
    <w:rsid w:val="00362B2D"/>
    <w:rsid w:val="00374673"/>
    <w:rsid w:val="00374683"/>
    <w:rsid w:val="003A792B"/>
    <w:rsid w:val="003B15DC"/>
    <w:rsid w:val="003D0523"/>
    <w:rsid w:val="003E112C"/>
    <w:rsid w:val="003E4B8A"/>
    <w:rsid w:val="0041066A"/>
    <w:rsid w:val="004730A3"/>
    <w:rsid w:val="004773AF"/>
    <w:rsid w:val="00484D2C"/>
    <w:rsid w:val="004934FC"/>
    <w:rsid w:val="00494FF6"/>
    <w:rsid w:val="004B331E"/>
    <w:rsid w:val="004B34DE"/>
    <w:rsid w:val="004C142D"/>
    <w:rsid w:val="004D15AD"/>
    <w:rsid w:val="00506AB2"/>
    <w:rsid w:val="00520A62"/>
    <w:rsid w:val="0053094E"/>
    <w:rsid w:val="00532130"/>
    <w:rsid w:val="00535E4A"/>
    <w:rsid w:val="005464C3"/>
    <w:rsid w:val="0056078D"/>
    <w:rsid w:val="00561239"/>
    <w:rsid w:val="005715C1"/>
    <w:rsid w:val="00582C36"/>
    <w:rsid w:val="00583627"/>
    <w:rsid w:val="005A1793"/>
    <w:rsid w:val="005A3172"/>
    <w:rsid w:val="005A5FDD"/>
    <w:rsid w:val="005C45C8"/>
    <w:rsid w:val="005E52F8"/>
    <w:rsid w:val="005F0443"/>
    <w:rsid w:val="005F1583"/>
    <w:rsid w:val="0060576C"/>
    <w:rsid w:val="006279BD"/>
    <w:rsid w:val="006279D3"/>
    <w:rsid w:val="00644049"/>
    <w:rsid w:val="006504B9"/>
    <w:rsid w:val="0065302E"/>
    <w:rsid w:val="006558CD"/>
    <w:rsid w:val="0068033D"/>
    <w:rsid w:val="006910AB"/>
    <w:rsid w:val="006956AF"/>
    <w:rsid w:val="006A1AD5"/>
    <w:rsid w:val="006A737E"/>
    <w:rsid w:val="006B5523"/>
    <w:rsid w:val="006C4ABC"/>
    <w:rsid w:val="006D0FA8"/>
    <w:rsid w:val="006D2975"/>
    <w:rsid w:val="006E169D"/>
    <w:rsid w:val="006E3F65"/>
    <w:rsid w:val="0071187E"/>
    <w:rsid w:val="00716E20"/>
    <w:rsid w:val="007205B7"/>
    <w:rsid w:val="007248CF"/>
    <w:rsid w:val="00735F38"/>
    <w:rsid w:val="00736183"/>
    <w:rsid w:val="00741406"/>
    <w:rsid w:val="007430DC"/>
    <w:rsid w:val="007840E6"/>
    <w:rsid w:val="00790ED5"/>
    <w:rsid w:val="007938F5"/>
    <w:rsid w:val="007A4A8B"/>
    <w:rsid w:val="007D4572"/>
    <w:rsid w:val="007E7C69"/>
    <w:rsid w:val="007F092E"/>
    <w:rsid w:val="007F0DC4"/>
    <w:rsid w:val="008235F6"/>
    <w:rsid w:val="00832F74"/>
    <w:rsid w:val="00876C51"/>
    <w:rsid w:val="00885A7E"/>
    <w:rsid w:val="0088623B"/>
    <w:rsid w:val="00887940"/>
    <w:rsid w:val="00896F06"/>
    <w:rsid w:val="008A6D7A"/>
    <w:rsid w:val="008B08FB"/>
    <w:rsid w:val="008B137C"/>
    <w:rsid w:val="008D0F95"/>
    <w:rsid w:val="008D4033"/>
    <w:rsid w:val="008F4805"/>
    <w:rsid w:val="008F7FA1"/>
    <w:rsid w:val="00900E28"/>
    <w:rsid w:val="009137EC"/>
    <w:rsid w:val="00934E2D"/>
    <w:rsid w:val="0095637E"/>
    <w:rsid w:val="009829D0"/>
    <w:rsid w:val="00984896"/>
    <w:rsid w:val="00994AEA"/>
    <w:rsid w:val="009B6742"/>
    <w:rsid w:val="009C4551"/>
    <w:rsid w:val="009D29A1"/>
    <w:rsid w:val="009D74E5"/>
    <w:rsid w:val="00A71F25"/>
    <w:rsid w:val="00AB2FDB"/>
    <w:rsid w:val="00AC22AB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303AA"/>
    <w:rsid w:val="00B461FC"/>
    <w:rsid w:val="00B52691"/>
    <w:rsid w:val="00B531C6"/>
    <w:rsid w:val="00BA2ECA"/>
    <w:rsid w:val="00BA3097"/>
    <w:rsid w:val="00BB289E"/>
    <w:rsid w:val="00BC108B"/>
    <w:rsid w:val="00BD54D6"/>
    <w:rsid w:val="00BE2FE1"/>
    <w:rsid w:val="00BF2461"/>
    <w:rsid w:val="00BF3334"/>
    <w:rsid w:val="00C16045"/>
    <w:rsid w:val="00C201F8"/>
    <w:rsid w:val="00C223E5"/>
    <w:rsid w:val="00C50111"/>
    <w:rsid w:val="00C57B22"/>
    <w:rsid w:val="00C60F34"/>
    <w:rsid w:val="00C61301"/>
    <w:rsid w:val="00C63CE5"/>
    <w:rsid w:val="00C76095"/>
    <w:rsid w:val="00CB760E"/>
    <w:rsid w:val="00CD79AF"/>
    <w:rsid w:val="00CF4726"/>
    <w:rsid w:val="00CF6045"/>
    <w:rsid w:val="00D00D55"/>
    <w:rsid w:val="00D21E22"/>
    <w:rsid w:val="00D4086A"/>
    <w:rsid w:val="00D46725"/>
    <w:rsid w:val="00D81332"/>
    <w:rsid w:val="00D94C5D"/>
    <w:rsid w:val="00DA254D"/>
    <w:rsid w:val="00DA2DF6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5016"/>
    <w:rsid w:val="00EE6912"/>
    <w:rsid w:val="00F03EEF"/>
    <w:rsid w:val="00F256ED"/>
    <w:rsid w:val="00F71E8D"/>
    <w:rsid w:val="00F744E6"/>
    <w:rsid w:val="00FA378A"/>
    <w:rsid w:val="00FA3F61"/>
    <w:rsid w:val="00FB62E8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359</Words>
  <Characters>2052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5</cp:revision>
  <cp:lastPrinted>2015-05-14T13:34:00Z</cp:lastPrinted>
  <dcterms:created xsi:type="dcterms:W3CDTF">2016-05-17T11:11:00Z</dcterms:created>
  <dcterms:modified xsi:type="dcterms:W3CDTF">2016-05-17T13:04:00Z</dcterms:modified>
</cp:coreProperties>
</file>